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C4C55" w14:textId="77777777" w:rsidR="00122D20" w:rsidRDefault="00122D20" w:rsidP="00122D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BAYNBRIG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1290CBB" w14:textId="77777777" w:rsidR="00122D20" w:rsidRDefault="00122D20" w:rsidP="00122D20">
      <w:pPr>
        <w:pStyle w:val="NoSpacing"/>
        <w:rPr>
          <w:rFonts w:eastAsia="Times New Roman" w:cs="Times New Roman"/>
          <w:szCs w:val="24"/>
        </w:rPr>
      </w:pPr>
    </w:p>
    <w:p w14:paraId="5EDA3016" w14:textId="77777777" w:rsidR="00122D20" w:rsidRDefault="00122D20" w:rsidP="00122D20">
      <w:pPr>
        <w:pStyle w:val="NoSpacing"/>
        <w:rPr>
          <w:rFonts w:eastAsia="Times New Roman" w:cs="Times New Roman"/>
          <w:szCs w:val="24"/>
        </w:rPr>
      </w:pPr>
    </w:p>
    <w:p w14:paraId="737397C7" w14:textId="77777777" w:rsidR="00122D20" w:rsidRDefault="00122D20" w:rsidP="00122D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Feb.1485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Northallerton into </w:t>
      </w:r>
    </w:p>
    <w:p w14:paraId="34929AB0" w14:textId="77777777" w:rsidR="00122D20" w:rsidRDefault="00122D20" w:rsidP="00122D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landholdings of Ralph Neville, 2</w:t>
      </w:r>
      <w:r w:rsidRPr="00F55F24">
        <w:rPr>
          <w:rFonts w:eastAsia="Times New Roman" w:cs="Times New Roman"/>
          <w:szCs w:val="24"/>
          <w:vertAlign w:val="superscript"/>
        </w:rPr>
        <w:t>nd</w:t>
      </w:r>
      <w:r>
        <w:rPr>
          <w:rFonts w:eastAsia="Times New Roman" w:cs="Times New Roman"/>
          <w:szCs w:val="24"/>
        </w:rPr>
        <w:t xml:space="preserve"> Earl of Westmoreland.</w:t>
      </w:r>
    </w:p>
    <w:p w14:paraId="77453344" w14:textId="77777777" w:rsidR="00122D20" w:rsidRDefault="00122D20" w:rsidP="00122D2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4CCB609" w14:textId="77777777" w:rsidR="00122D20" w:rsidRDefault="00122D20" w:rsidP="00122D2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p.107)</w:t>
      </w:r>
    </w:p>
    <w:p w14:paraId="2C703456" w14:textId="77777777" w:rsidR="00122D20" w:rsidRDefault="00122D20" w:rsidP="00122D20">
      <w:pPr>
        <w:pStyle w:val="NoSpacing"/>
        <w:rPr>
          <w:rFonts w:eastAsia="Times New Roman" w:cs="Times New Roman"/>
          <w:szCs w:val="24"/>
        </w:rPr>
      </w:pPr>
    </w:p>
    <w:p w14:paraId="6794A281" w14:textId="77777777" w:rsidR="00122D20" w:rsidRDefault="00122D20" w:rsidP="00122D20">
      <w:pPr>
        <w:pStyle w:val="NoSpacing"/>
        <w:rPr>
          <w:rFonts w:eastAsia="Times New Roman" w:cs="Times New Roman"/>
          <w:szCs w:val="24"/>
        </w:rPr>
      </w:pPr>
    </w:p>
    <w:p w14:paraId="4C2B11D8" w14:textId="77777777" w:rsidR="00122D20" w:rsidRDefault="00122D20" w:rsidP="00122D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August 2023</w:t>
      </w:r>
    </w:p>
    <w:p w14:paraId="77488F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E778F" w14:textId="77777777" w:rsidR="00122D20" w:rsidRDefault="00122D20" w:rsidP="009139A6">
      <w:r>
        <w:separator/>
      </w:r>
    </w:p>
  </w:endnote>
  <w:endnote w:type="continuationSeparator" w:id="0">
    <w:p w14:paraId="376D9133" w14:textId="77777777" w:rsidR="00122D20" w:rsidRDefault="00122D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322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40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28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4E6FA" w14:textId="77777777" w:rsidR="00122D20" w:rsidRDefault="00122D20" w:rsidP="009139A6">
      <w:r>
        <w:separator/>
      </w:r>
    </w:p>
  </w:footnote>
  <w:footnote w:type="continuationSeparator" w:id="0">
    <w:p w14:paraId="66BCB74B" w14:textId="77777777" w:rsidR="00122D20" w:rsidRDefault="00122D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134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CB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5E4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20"/>
    <w:rsid w:val="000666E0"/>
    <w:rsid w:val="00122D2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F97A2"/>
  <w15:chartTrackingRefBased/>
  <w15:docId w15:val="{8579E7AB-8657-48BD-9A31-E6A453766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2023-08-07T20:53:00Z</dcterms:created>
  <dcterms:modified xsi:type="dcterms:W3CDTF">2023-08-07T20:55:00Z</dcterms:modified>
</cp:coreProperties>
</file>